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CE72C" w14:textId="2657F68D" w:rsidR="00C81567" w:rsidRDefault="00D53160" w:rsidP="00EE7928">
      <w:pPr>
        <w:rPr>
          <w:rFonts w:ascii="Calibri" w:hAnsi="Calibri" w:cs="Calibri"/>
          <w:b/>
          <w:sz w:val="28"/>
          <w:szCs w:val="28"/>
          <w:u w:val="single"/>
        </w:rPr>
      </w:pPr>
      <w:r>
        <w:drawing>
          <wp:inline distT="0" distB="0" distL="0" distR="0" wp14:anchorId="491A3A76" wp14:editId="73DFAA34">
            <wp:extent cx="9220200" cy="11360451"/>
            <wp:effectExtent l="0" t="0" r="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2" t="4892" r="4942" b="17822"/>
                    <a:stretch/>
                  </pic:blipFill>
                  <pic:spPr bwMode="auto">
                    <a:xfrm>
                      <a:off x="0" y="0"/>
                      <a:ext cx="9221928" cy="113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C7B1D9" w14:textId="77777777" w:rsidR="00C81567" w:rsidRDefault="00C81567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6CFD62E4" w:rsidR="0087392F" w:rsidRPr="00725306" w:rsidRDefault="000E4D1F" w:rsidP="00EE7928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EE7928">
        <w:rPr>
          <w:rFonts w:ascii="Calibri" w:hAnsi="Calibri" w:cs="Calibri"/>
          <w:b/>
          <w:sz w:val="28"/>
          <w:szCs w:val="28"/>
          <w:u w:val="single"/>
        </w:rPr>
        <w:t>LB14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420B81" w14:paraId="30BF637A" w14:textId="77777777" w:rsidTr="00420B81">
        <w:tc>
          <w:tcPr>
            <w:tcW w:w="7065" w:type="dxa"/>
            <w:shd w:val="clear" w:color="auto" w:fill="FFFF00"/>
          </w:tcPr>
          <w:p w14:paraId="582E15A5" w14:textId="77777777" w:rsidR="00420B81" w:rsidRDefault="00420B81" w:rsidP="00420B81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53B0627E" w14:textId="7CC21B3E" w:rsidR="00420B81" w:rsidRDefault="00420B81" w:rsidP="00420B81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 xml:space="preserve">Vid ett mindre antal brandspjäll och placering i närhet av apparatskåp hårdtrådas brandspjällen till DUC/PLC. Diskussion tas med teknikansvarig. </w:t>
            </w:r>
          </w:p>
        </w:tc>
      </w:tr>
    </w:tbl>
    <w:p w14:paraId="4EFC597A" w14:textId="42018698" w:rsidR="00420B81" w:rsidRDefault="00420B81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4F9556ED" w14:textId="77777777" w:rsidR="00420B81" w:rsidRDefault="00420B81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4143540D" w:rsidR="00D469DD" w:rsidRPr="00CB6F05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B6F05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CB6F05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CB6F05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CB6F05">
        <w:rPr>
          <w:rFonts w:ascii="Calibri" w:eastAsia="MS Mincho" w:hAnsi="Calibri" w:cs="Calibri"/>
          <w:sz w:val="22"/>
          <w:szCs w:val="22"/>
          <w:lang w:val="da-DK"/>
        </w:rPr>
        <w:tab/>
      </w:r>
      <w:r w:rsidR="009F78AF" w:rsidRPr="00CB6F05">
        <w:rPr>
          <w:rFonts w:ascii="Calibri" w:eastAsia="MS Mincho" w:hAnsi="Calibri" w:cs="Calibri"/>
          <w:sz w:val="22"/>
          <w:szCs w:val="22"/>
          <w:lang w:val="da-DK"/>
        </w:rPr>
        <w:t>Axxx</w:t>
      </w:r>
      <w:r w:rsidR="000C50E3" w:rsidRPr="00CB6F05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CB6F0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CB6F0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CB6F05">
        <w:rPr>
          <w:rFonts w:ascii="Calibri" w:eastAsia="MS Mincho" w:hAnsi="Calibri" w:cs="Calibri"/>
          <w:sz w:val="22"/>
          <w:szCs w:val="22"/>
          <w:lang w:val="da-DK"/>
        </w:rPr>
        <w:t>hus A</w:t>
      </w:r>
      <w:r w:rsidR="006037FB" w:rsidRPr="00CB6F05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64312800" w:rsidR="008D33A0" w:rsidRPr="00CB6F05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CB6F05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CB6F05">
        <w:rPr>
          <w:rFonts w:ascii="Calibri" w:eastAsia="MS Mincho" w:hAnsi="Calibri" w:cs="Calibri"/>
          <w:sz w:val="22"/>
          <w:szCs w:val="22"/>
          <w:lang w:val="en-US"/>
        </w:rPr>
        <w:t>ST6</w:t>
      </w:r>
      <w:r w:rsidR="00113F32" w:rsidRPr="00CB6F05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480BC1"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  <w:r w:rsidR="00FF70D8" w:rsidRPr="00CB6F05">
        <w:rPr>
          <w:rFonts w:ascii="Calibri" w:eastAsia="MS Mincho" w:hAnsi="Calibri" w:cs="Calibri"/>
          <w:sz w:val="22"/>
          <w:szCs w:val="22"/>
          <w:lang w:val="en-US"/>
        </w:rPr>
        <w:t>Axxx Rum, plan xxx hus A.</w:t>
      </w:r>
    </w:p>
    <w:p w14:paraId="08E37FF1" w14:textId="75BFA602" w:rsidR="000441E9" w:rsidRPr="00CB6F05" w:rsidRDefault="00DB1F15" w:rsidP="00EE7928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  <w:r w:rsidR="00EE7928" w:rsidRPr="00CB6F05">
        <w:rPr>
          <w:rFonts w:ascii="Calibri" w:eastAsia="MS Mincho" w:hAnsi="Calibri" w:cs="Calibri"/>
          <w:sz w:val="22"/>
          <w:szCs w:val="22"/>
          <w:lang w:val="en-US"/>
        </w:rPr>
        <w:t>LB14</w:t>
      </w:r>
      <w:r w:rsidR="00463937"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CB6F05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CB6F0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CB6F05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CB6F05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CB6F05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CB6F0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CB6F05">
        <w:rPr>
          <w:rFonts w:ascii="Calibri" w:eastAsia="MS Mincho" w:hAnsi="Calibri" w:cs="Calibri"/>
          <w:sz w:val="22"/>
          <w:szCs w:val="22"/>
          <w:lang w:val="en-US"/>
        </w:rPr>
        <w:t>plan</w:t>
      </w:r>
      <w:r w:rsidR="00097585" w:rsidRPr="00CB6F0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CB6F05">
        <w:rPr>
          <w:rFonts w:ascii="Calibri" w:eastAsia="MS Mincho" w:hAnsi="Calibri" w:cs="Calibri"/>
          <w:sz w:val="22"/>
          <w:szCs w:val="22"/>
          <w:lang w:val="en-US"/>
        </w:rPr>
        <w:t>xxx hus A</w:t>
      </w:r>
      <w:r w:rsidR="00620170" w:rsidRPr="00CB6F05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1AAFF082" w14:textId="2CCADC4F" w:rsidR="00DB1F15" w:rsidRPr="00CB6F0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  <w:r w:rsidR="00BB4CC6" w:rsidRPr="00CB6F05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CB6F05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="00A2405D" w:rsidRPr="00CB6F05">
        <w:rPr>
          <w:rFonts w:ascii="Calibri" w:eastAsia="MS Mincho" w:hAnsi="Calibri" w:cs="Calibri"/>
          <w:sz w:val="22"/>
          <w:szCs w:val="22"/>
          <w:lang w:val="en-US"/>
        </w:rPr>
        <w:t xml:space="preserve"> Fläktrum, plan </w:t>
      </w:r>
      <w:r w:rsidR="009F78AF" w:rsidRPr="00CB6F05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DD1C24" w:rsidRPr="00CB6F05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CB6F05">
        <w:rPr>
          <w:rFonts w:ascii="Calibri" w:eastAsia="MS Mincho" w:hAnsi="Calibri" w:cs="Calibri"/>
          <w:sz w:val="22"/>
          <w:szCs w:val="22"/>
          <w:lang w:val="en-US"/>
        </w:rPr>
        <w:t>hus A</w:t>
      </w:r>
      <w:r w:rsidRPr="00CB6F05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AAA684A" w14:textId="77777777" w:rsidR="00541D5C" w:rsidRPr="00CB6F05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CB6F05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66FE083" w14:textId="59D5C3D5" w:rsidR="00463937" w:rsidRPr="00CB6F05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CB6F05">
        <w:rPr>
          <w:rFonts w:ascii="Calibri" w:hAnsi="Calibri" w:cs="Calibri"/>
          <w:sz w:val="22"/>
          <w:szCs w:val="22"/>
          <w:lang w:val="en-US"/>
        </w:rPr>
        <w:t>Betjänar:</w:t>
      </w:r>
      <w:r w:rsidRPr="00CB6F05">
        <w:rPr>
          <w:rFonts w:ascii="Calibri" w:hAnsi="Calibri" w:cs="Calibri"/>
          <w:sz w:val="22"/>
          <w:szCs w:val="22"/>
          <w:lang w:val="en-US"/>
        </w:rPr>
        <w:tab/>
      </w:r>
      <w:r w:rsidR="00CD1BDD" w:rsidRPr="00CB6F05">
        <w:rPr>
          <w:rFonts w:ascii="Calibri" w:hAnsi="Calibri" w:cs="Calibri"/>
          <w:sz w:val="22"/>
          <w:szCs w:val="22"/>
          <w:lang w:val="en-US"/>
        </w:rPr>
        <w:tab/>
      </w:r>
      <w:r w:rsidR="009F78AF" w:rsidRPr="00CB6F05">
        <w:rPr>
          <w:rFonts w:ascii="Calibri" w:hAnsi="Calibri" w:cs="Calibri"/>
          <w:sz w:val="22"/>
          <w:szCs w:val="22"/>
          <w:lang w:val="en-US"/>
        </w:rPr>
        <w:t>Allmänna utrymmen, hus A.</w:t>
      </w:r>
    </w:p>
    <w:p w14:paraId="2D04BE35" w14:textId="77777777" w:rsidR="00CD1BDD" w:rsidRPr="00CB6F05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</w:p>
    <w:p w14:paraId="2A01CF12" w14:textId="2D237764" w:rsidR="00D62C26" w:rsidRPr="00480BC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DD1C24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DD1C24">
        <w:rPr>
          <w:rFonts w:ascii="Calibri" w:eastAsia="MS Mincho" w:hAnsi="Calibri" w:cs="Calibri"/>
          <w:sz w:val="22"/>
          <w:szCs w:val="22"/>
          <w:lang w:val="en-US"/>
        </w:rPr>
        <w:tab/>
      </w:r>
      <w:r w:rsidR="00BB4CC6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271BAE2" w14:textId="77E8B08D" w:rsidR="00541D5C" w:rsidRPr="00480BC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80BC1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80BC1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>
        <w:rPr>
          <w:rFonts w:ascii="Calibri" w:eastAsia="MS Mincho" w:hAnsi="Calibri" w:cs="Calibri"/>
          <w:sz w:val="22"/>
          <w:szCs w:val="22"/>
          <w:lang w:val="en-US"/>
        </w:rPr>
        <w:t>0123Axxx</w:t>
      </w:r>
      <w:r w:rsidR="00541D5C" w:rsidRPr="00480BC1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80BC1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5E908ABD" w14:textId="77777777" w:rsidR="00C81567" w:rsidRPr="00CB6F05" w:rsidRDefault="00C81567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</w:p>
    <w:p w14:paraId="314C9B98" w14:textId="58B62404" w:rsidR="00F37A60" w:rsidRPr="00CB6F05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CB6F05">
        <w:rPr>
          <w:rFonts w:ascii="Calibri" w:eastAsia="MS Mincho" w:hAnsi="Calibri" w:cs="Calibri"/>
          <w:b/>
          <w:szCs w:val="24"/>
          <w:u w:val="single"/>
          <w:lang w:val="en-US"/>
        </w:rPr>
        <w:t>STYR</w:t>
      </w:r>
      <w:r w:rsidR="008A20EB" w:rsidRPr="00CB6F05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62F9F454" w14:textId="77777777" w:rsidR="00C30122" w:rsidRPr="00CB6F05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1860D4AE" w14:textId="77777777" w:rsidR="004162FA" w:rsidRPr="004162FA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 xml:space="preserve">= 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55CBE835" w14:textId="77777777" w:rsidR="004162FA" w:rsidRPr="009102EC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>=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261232AE" w14:textId="77777777" w:rsidR="0055131C" w:rsidRPr="00DF056E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232F00CC" w14:textId="1E7F529C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4EBF9447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0A3653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0A3653">
        <w:rPr>
          <w:rFonts w:ascii="Calibri" w:eastAsia="MS Mincho" w:hAnsi="Calibri" w:cs="Calibri"/>
          <w:sz w:val="22"/>
          <w:szCs w:val="22"/>
        </w:rPr>
        <w:t>, 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frånluftsfläkt FF1.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3B738EAF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30398A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30398A" w:rsidRPr="0030398A">
        <w:rPr>
          <w:rFonts w:ascii="Calibri" w:eastAsia="MS Mincho" w:hAnsi="Calibri" w:cs="Calibri"/>
          <w:sz w:val="22"/>
          <w:szCs w:val="22"/>
        </w:rPr>
        <w:t>VÅ</w:t>
      </w:r>
      <w:r w:rsidR="000D3E3A" w:rsidRPr="0030398A">
        <w:rPr>
          <w:rFonts w:ascii="Calibri" w:eastAsia="MS Mincho" w:hAnsi="Calibri" w:cs="Calibri"/>
          <w:sz w:val="22"/>
          <w:szCs w:val="22"/>
        </w:rPr>
        <w:t xml:space="preserve"> styrs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</w:t>
      </w:r>
      <w:r w:rsidR="0030398A">
        <w:rPr>
          <w:rFonts w:ascii="Calibri" w:eastAsia="MS Mincho" w:hAnsi="Calibri" w:cs="Calibri"/>
          <w:sz w:val="22"/>
          <w:szCs w:val="22"/>
        </w:rPr>
        <w:t xml:space="preserve"> 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DF056E">
        <w:rPr>
          <w:rFonts w:ascii="Calibri" w:eastAsia="MS Mincho" w:hAnsi="Calibri" w:cs="Calibri"/>
          <w:sz w:val="22"/>
          <w:szCs w:val="22"/>
        </w:rPr>
        <w:t>3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7777777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67CC3B3F" w14:textId="77777777" w:rsidR="00420B81" w:rsidRDefault="00420B81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4A382ABC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7A204222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C12CED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4358344B" w14:textId="77777777" w:rsidR="00614188" w:rsidRPr="00DF056E" w:rsidRDefault="00614188" w:rsidP="00614188">
      <w:pPr>
        <w:rPr>
          <w:rFonts w:ascii="Calibri" w:eastAsia="MS Mincho" w:hAnsi="Calibri" w:cs="Calibri"/>
          <w:sz w:val="22"/>
          <w:szCs w:val="22"/>
        </w:rPr>
      </w:pPr>
    </w:p>
    <w:p w14:paraId="01AF0453" w14:textId="77777777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5B35AD4F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värmeventil SV31 är stäng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d och värmeåtervin</w:t>
      </w:r>
      <w:r w:rsidR="00B44F6F" w:rsidRPr="0030398A">
        <w:rPr>
          <w:rFonts w:ascii="Calibri" w:eastAsia="MS Mincho" w:hAnsi="Calibri" w:cs="Calibri"/>
          <w:color w:val="000000"/>
          <w:sz w:val="22"/>
          <w:szCs w:val="22"/>
        </w:rPr>
        <w:t>ning VÅ är från</w:t>
      </w:r>
      <w:r w:rsidRPr="0030398A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6113DDFF" w14:textId="77777777" w:rsidR="00602EFB" w:rsidRPr="00DF056E" w:rsidRDefault="00602EFB" w:rsidP="00602EFB">
      <w:pPr>
        <w:rPr>
          <w:rFonts w:ascii="Calibri" w:hAnsi="Calibri" w:cs="Calibri"/>
          <w:b/>
          <w:sz w:val="22"/>
          <w:szCs w:val="22"/>
        </w:rPr>
      </w:pPr>
      <w:bookmarkStart w:id="0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52387280" w14:textId="77777777" w:rsidR="00602EFB" w:rsidRPr="002F703F" w:rsidRDefault="00602EFB" w:rsidP="00602EFB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5A8D83CC" w14:textId="77777777" w:rsidR="00602EFB" w:rsidRPr="002F703F" w:rsidRDefault="00602EFB" w:rsidP="00602EFB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60038045" w14:textId="77777777" w:rsidR="00274714" w:rsidRDefault="00274714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01CD2CBC" w:rsidR="00F917A0" w:rsidRPr="00DF056E" w:rsidRDefault="00C81567" w:rsidP="00F917A0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F917A0"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12813824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075534">
        <w:rPr>
          <w:rFonts w:ascii="Calibri" w:eastAsia="MS Mincho" w:hAnsi="Calibri" w:cs="Calibri"/>
          <w:sz w:val="22"/>
          <w:szCs w:val="22"/>
        </w:rPr>
        <w:t>AS_Axxx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35469275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77777777" w:rsidR="0072533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DF056E">
        <w:rPr>
          <w:rFonts w:ascii="Calibri" w:eastAsia="MS Mincho" w:hAnsi="Calibri" w:cs="Calibri"/>
          <w:sz w:val="22"/>
          <w:szCs w:val="22"/>
        </w:rPr>
        <w:t>SV31</w:t>
      </w:r>
      <w:r w:rsidR="0072533C" w:rsidRPr="00DF056E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20211BE2" w14:textId="77777777" w:rsidR="0072533C" w:rsidRPr="00DF056E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137715D" w14:textId="5F2AA70D" w:rsidR="00790546" w:rsidRPr="00DF056E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F11F1A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C94D68" w:rsidRPr="00887892">
        <w:rPr>
          <w:rFonts w:ascii="Calibri" w:eastAsia="MS Mincho" w:hAnsi="Calibri" w:cs="Calibri"/>
          <w:color w:val="000000"/>
          <w:sz w:val="22"/>
          <w:szCs w:val="22"/>
        </w:rPr>
        <w:t>SV31 motioneras i samband med pumpmotionering.</w:t>
      </w:r>
    </w:p>
    <w:p w14:paraId="3704C278" w14:textId="77777777" w:rsidR="00B44F6F" w:rsidRPr="00DF056E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6F6D556A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276BB9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3011A2">
        <w:rPr>
          <w:rFonts w:ascii="Calibri" w:hAnsi="Calibri" w:cs="Calibri"/>
          <w:sz w:val="22"/>
          <w:szCs w:val="22"/>
        </w:rPr>
        <w:t xml:space="preserve">värmeväxlare </w:t>
      </w:r>
      <w:r w:rsidRPr="003011A2">
        <w:rPr>
          <w:rFonts w:ascii="Calibri" w:hAnsi="Calibri" w:cs="Calibri"/>
          <w:iCs/>
          <w:sz w:val="22"/>
          <w:szCs w:val="22"/>
        </w:rPr>
        <w:t>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21761CF2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4B413F56" w14:textId="5072A537" w:rsidR="00E546D9" w:rsidRPr="00DF056E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När GT81 reglerar </w:t>
      </w:r>
      <w:r w:rsidR="00B71A3F" w:rsidRPr="003011A2">
        <w:rPr>
          <w:rFonts w:ascii="Calibri" w:eastAsia="MS Mincho" w:hAnsi="Calibri" w:cs="Calibri"/>
          <w:bCs/>
          <w:sz w:val="22"/>
          <w:szCs w:val="22"/>
        </w:rPr>
        <w:t>SV31 forceras VÅ till 100% återvinning.</w:t>
      </w:r>
    </w:p>
    <w:p w14:paraId="2127B4C3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B4E739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BB5E82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6C993BF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0EDE6624" w14:textId="77777777" w:rsidR="00C81567" w:rsidRDefault="00C81567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20B6B3" w14:textId="4288A2E8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2720E11A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EB68DE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1A64082D" w:rsidR="00E546D9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78F094CD" w14:textId="77777777" w:rsidR="00420B81" w:rsidRDefault="00420B81" w:rsidP="00E546D9">
      <w:pPr>
        <w:rPr>
          <w:rFonts w:ascii="Calibri" w:hAnsi="Calibri" w:cs="Calibri"/>
          <w:b/>
          <w:sz w:val="22"/>
          <w:szCs w:val="22"/>
          <w:highlight w:val="yellow"/>
        </w:rPr>
      </w:pPr>
    </w:p>
    <w:p w14:paraId="63C8095D" w14:textId="57191968" w:rsidR="00F52C10" w:rsidRPr="00AA3DB1" w:rsidRDefault="00F52C10" w:rsidP="00E546D9">
      <w:pPr>
        <w:rPr>
          <w:rFonts w:ascii="Calibri" w:hAnsi="Calibri" w:cs="Calibri"/>
          <w:b/>
          <w:sz w:val="22"/>
          <w:szCs w:val="22"/>
          <w:highlight w:val="yellow"/>
        </w:rPr>
      </w:pPr>
      <w:r w:rsidRPr="00AA3DB1">
        <w:rPr>
          <w:rFonts w:ascii="Calibri" w:hAnsi="Calibri" w:cs="Calibri"/>
          <w:b/>
          <w:sz w:val="22"/>
          <w:szCs w:val="22"/>
          <w:highlight w:val="yellow"/>
        </w:rPr>
        <w:t>På</w:t>
      </w:r>
      <w:r w:rsidR="00E16FA9" w:rsidRPr="00AA3DB1">
        <w:rPr>
          <w:rFonts w:ascii="Calibri" w:hAnsi="Calibri" w:cs="Calibri"/>
          <w:b/>
          <w:sz w:val="22"/>
          <w:szCs w:val="22"/>
          <w:highlight w:val="yellow"/>
        </w:rPr>
        <w:t>frostningsskydd värmeväxlare</w:t>
      </w:r>
    </w:p>
    <w:p w14:paraId="0400D222" w14:textId="1C2477BB" w:rsidR="00E16FA9" w:rsidRPr="00AA3DB1" w:rsidRDefault="00E16FA9" w:rsidP="00E546D9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AA3DB1">
        <w:rPr>
          <w:rFonts w:ascii="Calibri" w:eastAsia="MS Mincho" w:hAnsi="Calibri" w:cs="Calibri"/>
          <w:sz w:val="22"/>
          <w:szCs w:val="22"/>
          <w:highlight w:val="yellow"/>
        </w:rPr>
        <w:t>Påfrostning undviks genom att temperaturen vid GT21 begränsas, till i DUC/PLC inställbar temperatur, genom att successivt öppna förbigångsspjäll ST41.</w:t>
      </w:r>
    </w:p>
    <w:p w14:paraId="26E5D03E" w14:textId="597292A5" w:rsidR="00E16FA9" w:rsidRPr="00AA3DB1" w:rsidRDefault="00E16FA9" w:rsidP="00E546D9">
      <w:pPr>
        <w:rPr>
          <w:rFonts w:ascii="Calibri" w:eastAsia="MS Mincho" w:hAnsi="Calibri" w:cs="Calibri"/>
          <w:sz w:val="22"/>
          <w:szCs w:val="22"/>
          <w:highlight w:val="yellow"/>
        </w:rPr>
      </w:pPr>
    </w:p>
    <w:p w14:paraId="4AA9B018" w14:textId="77777777" w:rsidR="00E16FA9" w:rsidRPr="00AA3DB1" w:rsidRDefault="00E16FA9" w:rsidP="00E16FA9">
      <w:pPr>
        <w:rPr>
          <w:rFonts w:ascii="Calibri" w:hAnsi="Calibri" w:cs="Calibri"/>
          <w:b/>
          <w:sz w:val="22"/>
          <w:szCs w:val="22"/>
          <w:highlight w:val="yellow"/>
        </w:rPr>
      </w:pPr>
      <w:r w:rsidRPr="00AA3DB1">
        <w:rPr>
          <w:rFonts w:ascii="Calibri" w:hAnsi="Calibri" w:cs="Calibri"/>
          <w:b/>
          <w:sz w:val="22"/>
          <w:szCs w:val="22"/>
          <w:highlight w:val="yellow"/>
        </w:rPr>
        <w:t>Avfrostning värmeväxlare</w:t>
      </w:r>
    </w:p>
    <w:p w14:paraId="106C4FB2" w14:textId="6E42B595" w:rsidR="00E16FA9" w:rsidRPr="00AA3DB1" w:rsidRDefault="00E16FA9" w:rsidP="00E16FA9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AA3DB1">
        <w:rPr>
          <w:rFonts w:ascii="Calibri" w:eastAsia="MS Mincho" w:hAnsi="Calibri" w:cs="Calibri"/>
          <w:sz w:val="22"/>
          <w:szCs w:val="22"/>
          <w:highlight w:val="yellow"/>
        </w:rPr>
        <w:t>Vid högt differenstryck över värmeväxlaren GP21 öppnar förbigångsspjäll ST41 via rampfunktion. När differenstrycket återgått till normalt värde avbryts avfrostningen och spjällen återgår till reglerande funktion via rampfunktion.</w:t>
      </w:r>
    </w:p>
    <w:p w14:paraId="263A1E88" w14:textId="77777777" w:rsidR="00E16FA9" w:rsidRPr="00AA3DB1" w:rsidRDefault="00E16FA9" w:rsidP="00E16FA9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AA3DB1">
        <w:rPr>
          <w:rFonts w:ascii="Calibri" w:eastAsia="MS Mincho" w:hAnsi="Calibri" w:cs="Calibri"/>
          <w:sz w:val="22"/>
          <w:szCs w:val="22"/>
          <w:highlight w:val="yellow"/>
        </w:rPr>
        <w:t xml:space="preserve">Pågår avfrostningen längre än inställd tid så stoppas tilluftsfläkten TF1. </w:t>
      </w:r>
    </w:p>
    <w:p w14:paraId="1EB20A18" w14:textId="1AEEAF27" w:rsidR="00E16FA9" w:rsidRDefault="00E16FA9" w:rsidP="00E16FA9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AA3DB1">
        <w:rPr>
          <w:rFonts w:ascii="Calibri" w:eastAsia="MS Mincho" w:hAnsi="Calibri" w:cs="Calibri"/>
          <w:sz w:val="22"/>
          <w:szCs w:val="22"/>
          <w:highlight w:val="yellow"/>
        </w:rPr>
        <w:t>Efter max avfrostningstid stoppas aggregatet och larm utgår.</w:t>
      </w:r>
    </w:p>
    <w:p w14:paraId="51C2198C" w14:textId="23454CDD" w:rsidR="00364A2E" w:rsidRDefault="00364A2E" w:rsidP="00E16FA9">
      <w:pPr>
        <w:rPr>
          <w:rFonts w:ascii="Calibri" w:eastAsia="MS Mincho" w:hAnsi="Calibri" w:cs="Calibri"/>
          <w:sz w:val="22"/>
          <w:szCs w:val="22"/>
        </w:rPr>
      </w:pPr>
    </w:p>
    <w:p w14:paraId="34A26F09" w14:textId="4CAFC6D8" w:rsidR="00364A2E" w:rsidRPr="00AA5F8D" w:rsidRDefault="00AA5F8D" w:rsidP="00E16FA9">
      <w:pPr>
        <w:rPr>
          <w:rFonts w:ascii="Calibri" w:eastAsia="MS Mincho" w:hAnsi="Calibri" w:cs="Calibri"/>
          <w:i/>
          <w:sz w:val="22"/>
          <w:szCs w:val="22"/>
        </w:rPr>
      </w:pPr>
      <w:r w:rsidRPr="00AA5F8D">
        <w:rPr>
          <w:rFonts w:ascii="Calibri" w:eastAsia="MS Mincho" w:hAnsi="Calibri" w:cs="Calibri"/>
          <w:i/>
          <w:sz w:val="22"/>
          <w:szCs w:val="22"/>
          <w:highlight w:val="yellow"/>
        </w:rPr>
        <w:t>Typ av styrning för värmeväxlare utreds i projektet och tillsammans med sakkunnig på SISAB.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07A4A11C" w14:textId="77777777" w:rsidR="00E546D9" w:rsidRPr="00E16FA9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51C56B6A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1DB69CD9" w14:textId="5C94CB81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1" w:name="_Hlk498513127"/>
      <w:bookmarkStart w:id="2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1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2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70BEC86" w14:textId="77777777" w:rsidR="00560ECA" w:rsidRDefault="00560ECA" w:rsidP="00560ECA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111643CD" w14:textId="77777777" w:rsidR="00274714" w:rsidRDefault="00274714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3CF4A978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4692A305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55410D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360B3649" w14:textId="77777777" w:rsidR="00F11F1A" w:rsidRPr="00DF056E" w:rsidRDefault="00F11F1A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78529B04" w14:textId="0489AC27" w:rsidR="00E546D9" w:rsidRPr="00DF056E" w:rsidRDefault="00E546D9" w:rsidP="00E546D9">
      <w:pPr>
        <w:keepNext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74556722" w:rsidR="009E6553" w:rsidRPr="00DF056E" w:rsidRDefault="0010468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column"/>
      </w:r>
      <w:r w:rsidR="00E33BE8"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5CE6EF39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227439F2" w14:textId="33A241AA" w:rsidR="00C12CED" w:rsidRPr="00DF056E" w:rsidRDefault="00C12CED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6D8BD584" w14:textId="54903AB3" w:rsidR="004162FA" w:rsidRPr="00161C2A" w:rsidRDefault="004162FA" w:rsidP="004162FA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184507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27EC5E29" w14:textId="77777777" w:rsidR="00A078C4" w:rsidRDefault="00A078C4" w:rsidP="00A078C4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31E51D8B" w14:textId="77777777" w:rsidR="00A078C4" w:rsidRDefault="00A078C4" w:rsidP="00A078C4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25F2763F" w14:textId="77777777" w:rsidR="00420B81" w:rsidRDefault="00420B81" w:rsidP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4D6369C7" w14:textId="0B626DD4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03C2E4AA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2493D252" w14:textId="77777777" w:rsidR="00420B81" w:rsidRDefault="00420B81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</w:p>
    <w:p w14:paraId="4C9323B2" w14:textId="7BDB3BD8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C809B2" w:rsidRPr="00DF056E" w14:paraId="11711B6F" w14:textId="77777777" w:rsidTr="0030565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0D5BA3D2" w14:textId="1345F1C0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351CCDC9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C809B2" w:rsidRPr="00DF056E" w14:paraId="75B597DC" w14:textId="77777777" w:rsidTr="0030565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A777C40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341E5389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09B2" w:rsidRPr="00DF056E" w14:paraId="64024584" w14:textId="77777777" w:rsidTr="00305656">
        <w:tc>
          <w:tcPr>
            <w:tcW w:w="2764" w:type="dxa"/>
            <w:vAlign w:val="center"/>
          </w:tcPr>
          <w:p w14:paraId="528FBB5F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452A4612" w14:textId="1B583622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2D0F5CBB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3F7732A5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C809B2" w:rsidRPr="00DF056E" w14:paraId="3B094EEA" w14:textId="77777777" w:rsidTr="00305656">
        <w:tc>
          <w:tcPr>
            <w:tcW w:w="2764" w:type="dxa"/>
            <w:vAlign w:val="center"/>
          </w:tcPr>
          <w:p w14:paraId="4631BDA8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7F8E54E3" w14:textId="22216CE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41653B10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5ADEB1F1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C809B2" w:rsidRPr="00DF056E" w14:paraId="7ED31634" w14:textId="77777777" w:rsidTr="00305656">
        <w:tc>
          <w:tcPr>
            <w:tcW w:w="2764" w:type="dxa"/>
            <w:vAlign w:val="center"/>
          </w:tcPr>
          <w:p w14:paraId="6F252D96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6190926D" w14:textId="775B9662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6397B970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2C5D47C3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C809B2" w:rsidRPr="00DF056E" w14:paraId="5741EFBA" w14:textId="77777777" w:rsidTr="00305656">
        <w:tc>
          <w:tcPr>
            <w:tcW w:w="2764" w:type="dxa"/>
            <w:vAlign w:val="center"/>
          </w:tcPr>
          <w:p w14:paraId="0307D19A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105525EA" w14:textId="0FA51DD9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4EB1FBB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1196DC2F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C809B2" w:rsidRPr="00DF056E" w14:paraId="5EC06C71" w14:textId="77777777" w:rsidTr="00305656">
        <w:tc>
          <w:tcPr>
            <w:tcW w:w="2764" w:type="dxa"/>
            <w:vAlign w:val="center"/>
          </w:tcPr>
          <w:p w14:paraId="1796A5AA" w14:textId="3A919A6C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4DFD881A" w14:textId="4C76C534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1D128941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6389B078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C809B2" w:rsidRPr="00DF056E" w14:paraId="5391D18B" w14:textId="77777777" w:rsidTr="00305656">
        <w:tc>
          <w:tcPr>
            <w:tcW w:w="2764" w:type="dxa"/>
            <w:vAlign w:val="center"/>
          </w:tcPr>
          <w:p w14:paraId="170D0C4F" w14:textId="7EDE00B1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vAlign w:val="center"/>
          </w:tcPr>
          <w:p w14:paraId="4864DE08" w14:textId="03783EA6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6B283A0F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3443CAAE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C809B2" w:rsidRPr="00DF056E" w14:paraId="11A72454" w14:textId="77777777" w:rsidTr="00305656">
        <w:tc>
          <w:tcPr>
            <w:tcW w:w="2764" w:type="dxa"/>
            <w:vAlign w:val="center"/>
          </w:tcPr>
          <w:p w14:paraId="1C20A36E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560C37CB" w14:textId="3708293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01483B2D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27C33BF2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C809B2" w:rsidRPr="00DE54EC" w14:paraId="05BD85F0" w14:textId="77777777" w:rsidTr="00305656">
        <w:tc>
          <w:tcPr>
            <w:tcW w:w="2764" w:type="dxa"/>
            <w:vAlign w:val="center"/>
          </w:tcPr>
          <w:p w14:paraId="6275EAC8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vAlign w:val="center"/>
          </w:tcPr>
          <w:p w14:paraId="5B096235" w14:textId="671AA861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BCF10B" w14:textId="4B12EC36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4B780C89" w14:textId="2BEEE60E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785BFEE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120F756" w14:textId="3641A05F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8BD6AF8" w14:textId="07DF7860" w:rsidR="00C809B2" w:rsidRPr="007409CD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C809B2" w:rsidRPr="00DE54EC" w14:paraId="0D50EB04" w14:textId="77777777" w:rsidTr="00305656">
        <w:tc>
          <w:tcPr>
            <w:tcW w:w="2764" w:type="dxa"/>
            <w:vAlign w:val="center"/>
          </w:tcPr>
          <w:p w14:paraId="52C7F37F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vAlign w:val="center"/>
          </w:tcPr>
          <w:p w14:paraId="2B56147B" w14:textId="04BA8648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D52886" w14:textId="2FFCBCAB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B809145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77777777" w:rsidR="00C809B2" w:rsidRPr="00DF056E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1524C96" w14:textId="2319BCF7" w:rsidR="00C809B2" w:rsidRPr="007409CD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C809B2" w:rsidRPr="00DF056E" w14:paraId="531FEE6D" w14:textId="77777777" w:rsidTr="00305656">
        <w:tc>
          <w:tcPr>
            <w:tcW w:w="2764" w:type="dxa"/>
            <w:vAlign w:val="center"/>
          </w:tcPr>
          <w:p w14:paraId="466C1784" w14:textId="5939036C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3011A2">
              <w:rPr>
                <w:rFonts w:ascii="Calibri" w:eastAsia="MS Mincho" w:hAnsi="Calibri" w:cs="Calibri"/>
                <w:sz w:val="22"/>
                <w:szCs w:val="22"/>
              </w:rPr>
              <w:t>VÅ_LL</w:t>
            </w:r>
          </w:p>
        </w:tc>
        <w:tc>
          <w:tcPr>
            <w:tcW w:w="1137" w:type="dxa"/>
            <w:vAlign w:val="center"/>
          </w:tcPr>
          <w:p w14:paraId="4BBC43B5" w14:textId="02BE20FF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3011A2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6A2500FF" w:rsidR="00C809B2" w:rsidRPr="003011A2" w:rsidRDefault="00D72273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3967C46A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1F23FAE6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011A2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1BDEF313" w14:textId="2D730B26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11A2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C809B2" w:rsidRPr="00DF056E" w14:paraId="791649AE" w14:textId="77777777" w:rsidTr="00305656">
        <w:tc>
          <w:tcPr>
            <w:tcW w:w="2764" w:type="dxa"/>
            <w:vAlign w:val="center"/>
          </w:tcPr>
          <w:p w14:paraId="17350AF4" w14:textId="28A42E4D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364A2E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VÅ_</w:t>
            </w:r>
            <w:r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L</w:t>
            </w:r>
          </w:p>
        </w:tc>
        <w:tc>
          <w:tcPr>
            <w:tcW w:w="1137" w:type="dxa"/>
            <w:vAlign w:val="center"/>
          </w:tcPr>
          <w:p w14:paraId="35EB9158" w14:textId="530489E3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8F1E630" w14:textId="3620E2C1" w:rsidR="00C809B2" w:rsidRPr="00250218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2318BE71" w14:textId="7C441A0F" w:rsidR="00C809B2" w:rsidRPr="00250218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50218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39" w:type="dxa"/>
            <w:vAlign w:val="center"/>
          </w:tcPr>
          <w:p w14:paraId="074ECA53" w14:textId="132CA71A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0218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449" w:type="dxa"/>
            <w:vAlign w:val="center"/>
          </w:tcPr>
          <w:p w14:paraId="74B47A63" w14:textId="32BE3837" w:rsidR="00C809B2" w:rsidRPr="003011A2" w:rsidRDefault="00764920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20</w:t>
            </w:r>
            <w:r w:rsidR="00C809B2"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AC8168F" w14:textId="317F8C38" w:rsidR="00C809B2" w:rsidRPr="003011A2" w:rsidRDefault="00C809B2" w:rsidP="00C809B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Driftstopp aggregat pga lång avfrostningstid</w:t>
            </w:r>
          </w:p>
        </w:tc>
      </w:tr>
      <w:tr w:rsidR="00764920" w:rsidRPr="00DF056E" w14:paraId="40D2C199" w14:textId="77777777" w:rsidTr="00305656">
        <w:tc>
          <w:tcPr>
            <w:tcW w:w="2764" w:type="dxa"/>
            <w:vAlign w:val="center"/>
          </w:tcPr>
          <w:p w14:paraId="4145D72E" w14:textId="3D90F685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764920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VÅ_L</w:t>
            </w:r>
          </w:p>
        </w:tc>
        <w:tc>
          <w:tcPr>
            <w:tcW w:w="1137" w:type="dxa"/>
            <w:vAlign w:val="center"/>
          </w:tcPr>
          <w:p w14:paraId="2F5CCF49" w14:textId="794427AF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64920">
              <w:rPr>
                <w:rFonts w:ascii="Calibri" w:hAnsi="Calibri" w:cs="Calibri"/>
                <w:sz w:val="22"/>
                <w:szCs w:val="22"/>
                <w:highlight w:val="yellow"/>
              </w:rPr>
              <w:t>C</w:t>
            </w:r>
          </w:p>
        </w:tc>
        <w:tc>
          <w:tcPr>
            <w:tcW w:w="839" w:type="dxa"/>
            <w:vAlign w:val="center"/>
          </w:tcPr>
          <w:p w14:paraId="1688F99D" w14:textId="46B36753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64920">
              <w:rPr>
                <w:rFonts w:ascii="Calibri" w:hAnsi="Calibri" w:cs="Calibri"/>
                <w:sz w:val="22"/>
                <w:szCs w:val="22"/>
                <w:highlight w:val="yellow"/>
              </w:rPr>
              <w:t>31</w:t>
            </w:r>
          </w:p>
        </w:tc>
        <w:tc>
          <w:tcPr>
            <w:tcW w:w="839" w:type="dxa"/>
            <w:vAlign w:val="center"/>
          </w:tcPr>
          <w:p w14:paraId="1FDCCA90" w14:textId="77777777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7453B792" w14:textId="77777777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4AB66442" w14:textId="6B8FB3A4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64920">
              <w:rPr>
                <w:rFonts w:ascii="Calibri" w:hAnsi="Calibri" w:cs="Calibri"/>
                <w:sz w:val="22"/>
                <w:szCs w:val="22"/>
                <w:highlight w:val="yellow"/>
              </w:rPr>
              <w:t>40 min.</w:t>
            </w:r>
          </w:p>
        </w:tc>
        <w:tc>
          <w:tcPr>
            <w:tcW w:w="6875" w:type="dxa"/>
            <w:vAlign w:val="center"/>
          </w:tcPr>
          <w:p w14:paraId="52311A82" w14:textId="05330AE7" w:rsidR="00764920" w:rsidRPr="00764920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64920">
              <w:rPr>
                <w:rFonts w:ascii="Calibri" w:hAnsi="Calibri" w:cs="Calibri"/>
                <w:sz w:val="22"/>
                <w:szCs w:val="22"/>
                <w:highlight w:val="yellow"/>
              </w:rPr>
              <w:t>Lång avfrostningstid</w:t>
            </w:r>
          </w:p>
        </w:tc>
      </w:tr>
      <w:tr w:rsidR="00764920" w:rsidRPr="00DF056E" w14:paraId="272BA68D" w14:textId="77777777" w:rsidTr="00305656">
        <w:tc>
          <w:tcPr>
            <w:tcW w:w="2764" w:type="dxa"/>
            <w:vAlign w:val="center"/>
          </w:tcPr>
          <w:p w14:paraId="1C75CF3D" w14:textId="7D4E2F25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VÅ_SL</w:t>
            </w:r>
          </w:p>
        </w:tc>
        <w:tc>
          <w:tcPr>
            <w:tcW w:w="1137" w:type="dxa"/>
            <w:vAlign w:val="center"/>
          </w:tcPr>
          <w:p w14:paraId="56226DB0" w14:textId="702AAC98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E9C296E" w14:textId="26A7E952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77EE4BBB" w14:textId="77777777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0BDC3EFF" w14:textId="77777777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1B696C12" w14:textId="07514E06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3663A131" w14:textId="1235E922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Summalarm värmeväxlare</w:t>
            </w:r>
          </w:p>
        </w:tc>
      </w:tr>
      <w:tr w:rsidR="00764920" w:rsidRPr="00DF056E" w14:paraId="0BAEC551" w14:textId="77777777" w:rsidTr="00305656">
        <w:tc>
          <w:tcPr>
            <w:tcW w:w="2764" w:type="dxa"/>
            <w:vAlign w:val="center"/>
          </w:tcPr>
          <w:p w14:paraId="0C9CEE6B" w14:textId="0618D9ED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vAlign w:val="center"/>
          </w:tcPr>
          <w:p w14:paraId="6C97E4E6" w14:textId="2C9F1DEF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53683BC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393D6D15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6771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764920" w:rsidRPr="00DF056E" w14:paraId="44994075" w14:textId="77777777" w:rsidTr="00305656">
        <w:tc>
          <w:tcPr>
            <w:tcW w:w="2764" w:type="dxa"/>
            <w:vAlign w:val="center"/>
          </w:tcPr>
          <w:p w14:paraId="4AD459AA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vAlign w:val="center"/>
          </w:tcPr>
          <w:p w14:paraId="1481BB93" w14:textId="6F4C1191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60CA64B6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0AE6151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048E8D28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764920" w:rsidRPr="00DF056E" w14:paraId="7892A83E" w14:textId="77777777" w:rsidTr="00305656">
        <w:tc>
          <w:tcPr>
            <w:tcW w:w="2764" w:type="dxa"/>
            <w:vAlign w:val="center"/>
          </w:tcPr>
          <w:p w14:paraId="464AA4F7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137" w:type="dxa"/>
            <w:vAlign w:val="center"/>
          </w:tcPr>
          <w:p w14:paraId="7E83DF2B" w14:textId="544AED46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4F867A06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6BC9F8CB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764920" w:rsidRPr="00DF056E" w14:paraId="66316F40" w14:textId="77777777" w:rsidTr="00305656">
        <w:tc>
          <w:tcPr>
            <w:tcW w:w="2764" w:type="dxa"/>
            <w:vAlign w:val="center"/>
          </w:tcPr>
          <w:p w14:paraId="2D4D4AEF" w14:textId="04BEA194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0F5B56BF" w14:textId="597D6B2C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75042533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48EFA813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3E5A659A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764920" w:rsidRPr="00DF056E" w14:paraId="6DE89176" w14:textId="77777777" w:rsidTr="00305656">
        <w:tc>
          <w:tcPr>
            <w:tcW w:w="2764" w:type="dxa"/>
            <w:vAlign w:val="center"/>
          </w:tcPr>
          <w:p w14:paraId="1185DCD2" w14:textId="77777777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vAlign w:val="center"/>
          </w:tcPr>
          <w:p w14:paraId="6557381C" w14:textId="3B856188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3B13FA62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2D73B0CA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2CF8A77A" w:rsidR="00764920" w:rsidRPr="00D048A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764920" w:rsidRPr="00DF056E" w14:paraId="335C895F" w14:textId="77777777" w:rsidTr="00305656">
        <w:tc>
          <w:tcPr>
            <w:tcW w:w="2764" w:type="dxa"/>
            <w:vAlign w:val="center"/>
          </w:tcPr>
          <w:p w14:paraId="41D6C4CC" w14:textId="731628B9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GT21_GF</w:t>
            </w:r>
          </w:p>
        </w:tc>
        <w:tc>
          <w:tcPr>
            <w:tcW w:w="1137" w:type="dxa"/>
            <w:vAlign w:val="center"/>
          </w:tcPr>
          <w:p w14:paraId="3DC4CB2D" w14:textId="06FB837D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7488C77" w14:textId="087947F7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6541A092" w14:textId="77777777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1B9FE19" w14:textId="77777777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7755BEA0" w14:textId="6C4D77CB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2F7EED26" w14:textId="5A3DC7B0" w:rsidR="00764920" w:rsidRPr="00364A2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364A2E">
              <w:rPr>
                <w:rFonts w:ascii="Calibri" w:hAnsi="Calibri" w:cs="Calibri"/>
                <w:sz w:val="22"/>
                <w:szCs w:val="22"/>
                <w:highlight w:val="yellow"/>
              </w:rPr>
              <w:t>Givarfel uteluftsgivare</w:t>
            </w:r>
          </w:p>
        </w:tc>
      </w:tr>
      <w:tr w:rsidR="00764920" w:rsidRPr="00DF056E" w14:paraId="277A689A" w14:textId="77777777" w:rsidTr="00305656">
        <w:tc>
          <w:tcPr>
            <w:tcW w:w="2764" w:type="dxa"/>
            <w:vAlign w:val="center"/>
          </w:tcPr>
          <w:p w14:paraId="0E215BEC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64BB89F9" w14:textId="79F00728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2FCA715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0F229903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764920" w:rsidRPr="00DF056E" w14:paraId="6CF60B48" w14:textId="77777777" w:rsidTr="00305656">
        <w:tc>
          <w:tcPr>
            <w:tcW w:w="2764" w:type="dxa"/>
            <w:vAlign w:val="center"/>
          </w:tcPr>
          <w:p w14:paraId="1E0BAF31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201FC2A0" w14:textId="084F84F1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046B3A0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3D54B50C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764920" w:rsidRPr="00DF056E" w14:paraId="145FFA23" w14:textId="77777777" w:rsidTr="00305656">
        <w:tc>
          <w:tcPr>
            <w:tcW w:w="2764" w:type="dxa"/>
            <w:vAlign w:val="center"/>
          </w:tcPr>
          <w:p w14:paraId="361BACBD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0D2A021B" w14:textId="6DABCB51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209DD81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75B2669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764920" w:rsidRPr="00DF056E" w14:paraId="302F6463" w14:textId="77777777" w:rsidTr="00305656">
        <w:tc>
          <w:tcPr>
            <w:tcW w:w="2764" w:type="dxa"/>
            <w:vAlign w:val="center"/>
          </w:tcPr>
          <w:p w14:paraId="410BCD7B" w14:textId="20496A3B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557E278" w14:textId="72A3E45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24CEA4F2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5816E23C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764920" w:rsidRPr="00DF056E" w14:paraId="10FCD6D4" w14:textId="77777777" w:rsidTr="00305656">
        <w:tc>
          <w:tcPr>
            <w:tcW w:w="2764" w:type="dxa"/>
            <w:vAlign w:val="center"/>
          </w:tcPr>
          <w:p w14:paraId="692F06A5" w14:textId="3B7D2D81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0BBEDE50" w14:textId="7A4A9D95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14B0ECAC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00F1EBF2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764920" w:rsidRPr="00DF056E" w14:paraId="2A3128A2" w14:textId="77777777" w:rsidTr="00305656">
        <w:tc>
          <w:tcPr>
            <w:tcW w:w="2764" w:type="dxa"/>
            <w:vAlign w:val="center"/>
          </w:tcPr>
          <w:p w14:paraId="2DB771F4" w14:textId="40F70A7C" w:rsidR="00764920" w:rsidRPr="0045367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0B55FF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63ED3295" w14:textId="71682034" w:rsidR="00764920" w:rsidRPr="0045367A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38F05776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5BF555B7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764920" w:rsidRPr="00DF056E" w14:paraId="54695A73" w14:textId="77777777" w:rsidTr="00305656">
        <w:tc>
          <w:tcPr>
            <w:tcW w:w="2764" w:type="dxa"/>
            <w:vAlign w:val="center"/>
          </w:tcPr>
          <w:p w14:paraId="4E4270FB" w14:textId="49040744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7EA34A8F" w14:textId="514C930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098FDD40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6DE62D2A" w:rsidR="00764920" w:rsidRPr="00DF056E" w:rsidRDefault="00764920" w:rsidP="007649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137321" w:rsidRDefault="00137321">
      <w:r>
        <w:separator/>
      </w:r>
    </w:p>
  </w:endnote>
  <w:endnote w:type="continuationSeparator" w:id="0">
    <w:p w14:paraId="771EC67A" w14:textId="77777777" w:rsidR="00137321" w:rsidRDefault="0013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A6AF" w14:textId="77777777" w:rsidR="00CB6F05" w:rsidRDefault="00CB6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137321" w14:paraId="0F281C93" w14:textId="77777777" w:rsidTr="00446D65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137321" w:rsidRPr="007C1D19" w:rsidRDefault="00137321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6A9AAABE" w:rsidR="00137321" w:rsidRPr="007C1D19" w:rsidRDefault="00446D65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137321" w14:paraId="2F47DE46" w14:textId="77777777" w:rsidTr="00446D65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137321" w:rsidRPr="007C1D19" w:rsidRDefault="00137321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137321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137321" w:rsidRPr="007C1D19" w:rsidRDefault="00137321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66C3D31A" w:rsidR="00137321" w:rsidRPr="007C1D19" w:rsidRDefault="00137321" w:rsidP="00817636">
          <w:pPr>
            <w:pStyle w:val="Heading4"/>
            <w:tabs>
              <w:tab w:val="left" w:pos="851"/>
            </w:tabs>
            <w:ind w:left="0" w:firstLine="0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</w:rPr>
            <w:t>LUFTBEHANDLING LB1</w:t>
          </w:r>
          <w:r>
            <w:rPr>
              <w:rFonts w:ascii="Calibri" w:hAnsi="Calibri" w:cs="Calibri"/>
            </w:rPr>
            <w:t>4</w:t>
          </w:r>
        </w:p>
      </w:tc>
    </w:tr>
    <w:tr w:rsidR="00137321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137321" w:rsidRPr="007C1D19" w:rsidRDefault="00137321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137321" w:rsidRPr="007C1D19" w:rsidRDefault="00137321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137321" w14:paraId="17062B1D" w14:textId="77777777" w:rsidTr="00446D65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137321" w:rsidRPr="007C1D19" w:rsidRDefault="00137321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137321" w14:paraId="74A6C6FD" w14:textId="77777777" w:rsidTr="00446D65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35EC052" w:rsidR="00137321" w:rsidRPr="007C1D19" w:rsidRDefault="008406FE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026EE166" w:rsidR="00137321" w:rsidRPr="007C1D19" w:rsidRDefault="004D614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2EC8EB84" w:rsidR="00137321" w:rsidRPr="007C1D19" w:rsidRDefault="00137321" w:rsidP="00EE792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LB14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137321" w:rsidRPr="007C1D19" w:rsidRDefault="0013732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137321" w:rsidRDefault="00137321">
    <w:pPr>
      <w:pStyle w:val="Footer"/>
      <w:rPr>
        <w:rStyle w:val="PageNumber"/>
        <w:sz w:val="2"/>
      </w:rPr>
    </w:pPr>
  </w:p>
  <w:p w14:paraId="7D85559B" w14:textId="77777777" w:rsidR="00137321" w:rsidRDefault="00137321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1557" w14:textId="77777777" w:rsidR="00CB6F05" w:rsidRDefault="00CB6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137321" w:rsidRDefault="00137321">
      <w:r>
        <w:separator/>
      </w:r>
    </w:p>
  </w:footnote>
  <w:footnote w:type="continuationSeparator" w:id="0">
    <w:p w14:paraId="6EC98578" w14:textId="77777777" w:rsidR="00137321" w:rsidRDefault="0013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137321" w:rsidRDefault="006340FE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707" w14:textId="77777777" w:rsidR="00CB6F05" w:rsidRDefault="00CB6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137321" w:rsidRDefault="006340FE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137321" w:rsidRDefault="006340FE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137321" w:rsidRDefault="0013732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137321" w:rsidRDefault="006340FE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812602157">
    <w:abstractNumId w:val="5"/>
  </w:num>
  <w:num w:numId="2" w16cid:durableId="1278946527">
    <w:abstractNumId w:val="0"/>
  </w:num>
  <w:num w:numId="3" w16cid:durableId="56251116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623191660">
    <w:abstractNumId w:val="4"/>
  </w:num>
  <w:num w:numId="5" w16cid:durableId="178442510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118795775">
    <w:abstractNumId w:val="6"/>
  </w:num>
  <w:num w:numId="7" w16cid:durableId="442769859">
    <w:abstractNumId w:val="7"/>
  </w:num>
  <w:num w:numId="8" w16cid:durableId="2053575130">
    <w:abstractNumId w:val="2"/>
  </w:num>
  <w:num w:numId="9" w16cid:durableId="6538789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17D9D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75534"/>
    <w:rsid w:val="00080AD9"/>
    <w:rsid w:val="000844FB"/>
    <w:rsid w:val="00085CFC"/>
    <w:rsid w:val="0008751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B55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4684"/>
    <w:rsid w:val="00107E2B"/>
    <w:rsid w:val="00113231"/>
    <w:rsid w:val="00113F32"/>
    <w:rsid w:val="00113F7B"/>
    <w:rsid w:val="00116BC4"/>
    <w:rsid w:val="00117C6E"/>
    <w:rsid w:val="001206E8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37321"/>
    <w:rsid w:val="0014381C"/>
    <w:rsid w:val="0014574F"/>
    <w:rsid w:val="00146D62"/>
    <w:rsid w:val="00150D33"/>
    <w:rsid w:val="0015130D"/>
    <w:rsid w:val="001518BC"/>
    <w:rsid w:val="00151FDB"/>
    <w:rsid w:val="00152AD3"/>
    <w:rsid w:val="001619A3"/>
    <w:rsid w:val="00165D7D"/>
    <w:rsid w:val="001664CD"/>
    <w:rsid w:val="0017175D"/>
    <w:rsid w:val="0017384A"/>
    <w:rsid w:val="001750BD"/>
    <w:rsid w:val="00177EF4"/>
    <w:rsid w:val="001813DD"/>
    <w:rsid w:val="00182E64"/>
    <w:rsid w:val="00183274"/>
    <w:rsid w:val="00184507"/>
    <w:rsid w:val="00190482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25E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2512A"/>
    <w:rsid w:val="00230399"/>
    <w:rsid w:val="0023108D"/>
    <w:rsid w:val="0023189A"/>
    <w:rsid w:val="0023198D"/>
    <w:rsid w:val="00234E95"/>
    <w:rsid w:val="00236304"/>
    <w:rsid w:val="00236FE8"/>
    <w:rsid w:val="00245107"/>
    <w:rsid w:val="002475B7"/>
    <w:rsid w:val="00250218"/>
    <w:rsid w:val="0025075E"/>
    <w:rsid w:val="00252604"/>
    <w:rsid w:val="00252E97"/>
    <w:rsid w:val="00253623"/>
    <w:rsid w:val="00253E4F"/>
    <w:rsid w:val="00253E87"/>
    <w:rsid w:val="00254AEE"/>
    <w:rsid w:val="00261CF6"/>
    <w:rsid w:val="00262AF6"/>
    <w:rsid w:val="00264876"/>
    <w:rsid w:val="002709E6"/>
    <w:rsid w:val="0027330C"/>
    <w:rsid w:val="00273F6D"/>
    <w:rsid w:val="00274714"/>
    <w:rsid w:val="00276BB9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11A2"/>
    <w:rsid w:val="0030398A"/>
    <w:rsid w:val="00305656"/>
    <w:rsid w:val="00306F39"/>
    <w:rsid w:val="00311681"/>
    <w:rsid w:val="00312F90"/>
    <w:rsid w:val="00313D1F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F17"/>
    <w:rsid w:val="00355146"/>
    <w:rsid w:val="0035614C"/>
    <w:rsid w:val="003577BC"/>
    <w:rsid w:val="0036098D"/>
    <w:rsid w:val="00361274"/>
    <w:rsid w:val="00364A2E"/>
    <w:rsid w:val="00371FA6"/>
    <w:rsid w:val="00372E96"/>
    <w:rsid w:val="00373C81"/>
    <w:rsid w:val="00381A74"/>
    <w:rsid w:val="00387D2D"/>
    <w:rsid w:val="00390F56"/>
    <w:rsid w:val="003910D6"/>
    <w:rsid w:val="0039201F"/>
    <w:rsid w:val="00393627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0B81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46D65"/>
    <w:rsid w:val="00450EDE"/>
    <w:rsid w:val="0045101E"/>
    <w:rsid w:val="00452027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D614D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10D"/>
    <w:rsid w:val="00554761"/>
    <w:rsid w:val="00554776"/>
    <w:rsid w:val="00556CED"/>
    <w:rsid w:val="00560ECA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2BA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2EFB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40FE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CD9"/>
    <w:rsid w:val="00670303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43C2"/>
    <w:rsid w:val="006C0F01"/>
    <w:rsid w:val="006C3D7E"/>
    <w:rsid w:val="006C6CBA"/>
    <w:rsid w:val="006D3233"/>
    <w:rsid w:val="006D47EE"/>
    <w:rsid w:val="006D6EE0"/>
    <w:rsid w:val="006D7551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4920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694B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1C66"/>
    <w:rsid w:val="00815027"/>
    <w:rsid w:val="00816C29"/>
    <w:rsid w:val="00817636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6FE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391"/>
    <w:rsid w:val="008D0558"/>
    <w:rsid w:val="008D074E"/>
    <w:rsid w:val="008D33A0"/>
    <w:rsid w:val="008D7718"/>
    <w:rsid w:val="008E0C51"/>
    <w:rsid w:val="008E5980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8C4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5F85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5D98"/>
    <w:rsid w:val="00A95D9B"/>
    <w:rsid w:val="00A95DB8"/>
    <w:rsid w:val="00A97CBA"/>
    <w:rsid w:val="00AA3C81"/>
    <w:rsid w:val="00AA3DB1"/>
    <w:rsid w:val="00AA5F8D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4288"/>
    <w:rsid w:val="00AE62CD"/>
    <w:rsid w:val="00AE6DBA"/>
    <w:rsid w:val="00AF03B8"/>
    <w:rsid w:val="00AF0695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59F0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84A"/>
    <w:rsid w:val="00BA48F8"/>
    <w:rsid w:val="00BA4944"/>
    <w:rsid w:val="00BA654E"/>
    <w:rsid w:val="00BB1714"/>
    <w:rsid w:val="00BB4CC6"/>
    <w:rsid w:val="00BB5A81"/>
    <w:rsid w:val="00BC23E2"/>
    <w:rsid w:val="00BC42E1"/>
    <w:rsid w:val="00BC4CEF"/>
    <w:rsid w:val="00BC5173"/>
    <w:rsid w:val="00BD0594"/>
    <w:rsid w:val="00BD06AE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2CED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09B2"/>
    <w:rsid w:val="00C81567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0A99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F05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076"/>
    <w:rsid w:val="00CD4AFA"/>
    <w:rsid w:val="00CD4C28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53160"/>
    <w:rsid w:val="00D5566E"/>
    <w:rsid w:val="00D55FEA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2273"/>
    <w:rsid w:val="00D77BE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2C39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E6CE7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6FA9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378D7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496F"/>
    <w:rsid w:val="00EE6A26"/>
    <w:rsid w:val="00EE751D"/>
    <w:rsid w:val="00EE7928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11"/>
    <w:rsid w:val="00F377E5"/>
    <w:rsid w:val="00F37A60"/>
    <w:rsid w:val="00F37A98"/>
    <w:rsid w:val="00F458AB"/>
    <w:rsid w:val="00F45B5A"/>
    <w:rsid w:val="00F509CB"/>
    <w:rsid w:val="00F51B10"/>
    <w:rsid w:val="00F52C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875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F24DD"/>
    <w:rsid w:val="00FF56C4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8909-BE2C-424D-8D43-E58E3126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1362</Words>
  <Characters>7221</Characters>
  <Application>Microsoft Office Word</Application>
  <DocSecurity>0</DocSecurity>
  <Lines>60</Lines>
  <Paragraphs>17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63</cp:revision>
  <cp:lastPrinted>2021-12-14T13:41:00Z</cp:lastPrinted>
  <dcterms:created xsi:type="dcterms:W3CDTF">2015-06-05T11:13:00Z</dcterms:created>
  <dcterms:modified xsi:type="dcterms:W3CDTF">2023-05-12T06:23:00Z</dcterms:modified>
</cp:coreProperties>
</file>